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74AB8" w14:textId="77777777" w:rsidR="00782B15" w:rsidRDefault="00782B15" w:rsidP="00782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THROSBY</w:t>
      </w:r>
      <w:r>
        <w:rPr>
          <w:rFonts w:cs="Times New Roman"/>
          <w:szCs w:val="24"/>
        </w:rPr>
        <w:t xml:space="preserve">       (fl.1455-6)</w:t>
      </w:r>
    </w:p>
    <w:p w14:paraId="50BA4F6E" w14:textId="77777777" w:rsidR="00782B15" w:rsidRDefault="00782B15" w:rsidP="00782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16861FF5" w14:textId="77777777" w:rsidR="00782B15" w:rsidRDefault="00782B15" w:rsidP="00782B15">
      <w:pPr>
        <w:pStyle w:val="NoSpacing"/>
        <w:rPr>
          <w:rFonts w:cs="Times New Roman"/>
          <w:szCs w:val="24"/>
        </w:rPr>
      </w:pPr>
    </w:p>
    <w:p w14:paraId="3284AA2F" w14:textId="77777777" w:rsidR="00782B15" w:rsidRDefault="00782B15" w:rsidP="00782B15">
      <w:pPr>
        <w:pStyle w:val="NoSpacing"/>
        <w:rPr>
          <w:rFonts w:cs="Times New Roman"/>
          <w:szCs w:val="24"/>
        </w:rPr>
      </w:pPr>
    </w:p>
    <w:p w14:paraId="26819F0C" w14:textId="77777777" w:rsidR="00782B15" w:rsidRDefault="00782B15" w:rsidP="00782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1455-6</w:t>
      </w:r>
      <w:r>
        <w:rPr>
          <w:rFonts w:cs="Times New Roman"/>
          <w:szCs w:val="24"/>
        </w:rPr>
        <w:tab/>
        <w:t xml:space="preserve">B.A.  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238)</w:t>
      </w:r>
    </w:p>
    <w:p w14:paraId="55BF5E42" w14:textId="77777777" w:rsidR="00782B15" w:rsidRDefault="00782B15" w:rsidP="00782B15">
      <w:pPr>
        <w:pStyle w:val="NoSpacing"/>
        <w:rPr>
          <w:rFonts w:cs="Times New Roman"/>
          <w:szCs w:val="24"/>
        </w:rPr>
      </w:pPr>
    </w:p>
    <w:p w14:paraId="298FEE15" w14:textId="77777777" w:rsidR="00782B15" w:rsidRDefault="00782B15" w:rsidP="00782B15">
      <w:pPr>
        <w:pStyle w:val="NoSpacing"/>
        <w:rPr>
          <w:rFonts w:cs="Times New Roman"/>
          <w:szCs w:val="24"/>
        </w:rPr>
      </w:pPr>
    </w:p>
    <w:p w14:paraId="78173CDE" w14:textId="11AD68E2" w:rsidR="00BA00AB" w:rsidRPr="00EB3209" w:rsidRDefault="00782B15" w:rsidP="00782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D4EBA" w14:textId="77777777" w:rsidR="00782B15" w:rsidRDefault="00782B15" w:rsidP="009139A6">
      <w:r>
        <w:separator/>
      </w:r>
    </w:p>
  </w:endnote>
  <w:endnote w:type="continuationSeparator" w:id="0">
    <w:p w14:paraId="52CD675B" w14:textId="77777777" w:rsidR="00782B15" w:rsidRDefault="00782B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D8C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2D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09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6FCEC" w14:textId="77777777" w:rsidR="00782B15" w:rsidRDefault="00782B15" w:rsidP="009139A6">
      <w:r>
        <w:separator/>
      </w:r>
    </w:p>
  </w:footnote>
  <w:footnote w:type="continuationSeparator" w:id="0">
    <w:p w14:paraId="54D092FE" w14:textId="77777777" w:rsidR="00782B15" w:rsidRDefault="00782B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34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73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1F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15"/>
    <w:rsid w:val="000666E0"/>
    <w:rsid w:val="002510B7"/>
    <w:rsid w:val="005C130B"/>
    <w:rsid w:val="00782B1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CF1BE"/>
  <w15:chartTrackingRefBased/>
  <w15:docId w15:val="{BB58E492-CDCC-4517-87B0-568B072B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2022-12-30T20:07:00Z</dcterms:created>
  <dcterms:modified xsi:type="dcterms:W3CDTF">2022-12-30T20:08:00Z</dcterms:modified>
</cp:coreProperties>
</file>